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2F2A" w:rsidRDefault="008355B5" w:rsidP="008355B5">
      <w:pPr>
        <w:pStyle w:val="MMTitle"/>
      </w:pPr>
      <w:r>
        <w:t>CHẾ TẠO PHÔI</w:t>
      </w:r>
    </w:p>
    <w:p w:rsidR="008355B5" w:rsidRDefault="008355B5" w:rsidP="008355B5">
      <w:pPr>
        <w:pStyle w:val="MMTopic1"/>
      </w:pPr>
      <w:r>
        <w:t xml:space="preserve">ĐÚC </w:t>
      </w:r>
    </w:p>
    <w:p w:rsidR="008355B5" w:rsidRDefault="008355B5" w:rsidP="008355B5">
      <w:pPr>
        <w:pStyle w:val="MMTopic2"/>
      </w:pPr>
      <w:r>
        <w:t>ĐÚC GANG</w:t>
      </w:r>
    </w:p>
    <w:p w:rsidR="008355B5" w:rsidRDefault="008355B5" w:rsidP="008355B5">
      <w:pPr>
        <w:pStyle w:val="MMTopic3"/>
      </w:pPr>
      <w:r>
        <w:t>CÁC PHƯƠNG PHÁP LÀM KHUÔN</w:t>
      </w:r>
    </w:p>
    <w:p w:rsidR="008355B5" w:rsidRDefault="008355B5" w:rsidP="008355B5">
      <w:pPr>
        <w:pStyle w:val="MMTopic4"/>
      </w:pPr>
      <w:r>
        <w:t>HỖN HỢP LÀM KHUÔN</w:t>
      </w:r>
    </w:p>
    <w:p w:rsidR="008355B5" w:rsidRDefault="008355B5" w:rsidP="008355B5">
      <w:pPr>
        <w:pStyle w:val="MMTopic4"/>
      </w:pPr>
      <w:r>
        <w:t>CHẾ TẠO MẪU</w:t>
      </w:r>
    </w:p>
    <w:p w:rsidR="008355B5" w:rsidRDefault="008355B5" w:rsidP="008355B5">
      <w:pPr>
        <w:pStyle w:val="MMTopic5"/>
      </w:pPr>
      <w:r>
        <w:t>VẬT LIỆU LÀM MẪU</w:t>
      </w:r>
    </w:p>
    <w:p w:rsidR="008355B5" w:rsidRDefault="008355B5" w:rsidP="008355B5">
      <w:pPr>
        <w:pStyle w:val="MMTopic5"/>
      </w:pPr>
      <w:r>
        <w:t>CHẾ TẠO MẪU</w:t>
      </w:r>
    </w:p>
    <w:p w:rsidR="008355B5" w:rsidRDefault="008355B5" w:rsidP="008355B5">
      <w:pPr>
        <w:pStyle w:val="MMTopic4"/>
      </w:pPr>
      <w:r>
        <w:t>LÀM KHUÔN</w:t>
      </w:r>
    </w:p>
    <w:p w:rsidR="008355B5" w:rsidRDefault="008355B5" w:rsidP="008355B5">
      <w:pPr>
        <w:pStyle w:val="MMTopic3"/>
      </w:pPr>
      <w:r>
        <w:t>THIẾT BỊ VÀ DỤNG CỤ</w:t>
      </w:r>
    </w:p>
    <w:p w:rsidR="008355B5" w:rsidRDefault="008355B5" w:rsidP="008355B5">
      <w:pPr>
        <w:pStyle w:val="MMTopic4"/>
      </w:pPr>
      <w:r>
        <w:t>LÒ NẤU</w:t>
      </w:r>
    </w:p>
    <w:p w:rsidR="008355B5" w:rsidRDefault="008355B5" w:rsidP="008355B5">
      <w:pPr>
        <w:pStyle w:val="MMTopic4"/>
      </w:pPr>
      <w:r>
        <w:t>MẪU</w:t>
      </w:r>
    </w:p>
    <w:p w:rsidR="008355B5" w:rsidRDefault="008355B5" w:rsidP="008355B5">
      <w:pPr>
        <w:pStyle w:val="MMTopic4"/>
      </w:pPr>
      <w:r>
        <w:t>LÕI VÀ HỘP</w:t>
      </w:r>
    </w:p>
    <w:p w:rsidR="008355B5" w:rsidRDefault="008355B5" w:rsidP="008355B5">
      <w:pPr>
        <w:pStyle w:val="MMTopic4"/>
      </w:pPr>
      <w:r>
        <w:t>KHUÔN</w:t>
      </w:r>
    </w:p>
    <w:p w:rsidR="008355B5" w:rsidRDefault="008355B5" w:rsidP="008355B5">
      <w:pPr>
        <w:pStyle w:val="MMTopic5"/>
      </w:pPr>
      <w:r>
        <w:t>HÒM KHUÔN</w:t>
      </w:r>
    </w:p>
    <w:p w:rsidR="008355B5" w:rsidRDefault="008355B5" w:rsidP="008355B5">
      <w:pPr>
        <w:pStyle w:val="MMTopic5"/>
      </w:pPr>
      <w:r>
        <w:t>HỖN HỢP LÀM KHUÔN VÀ LÕI</w:t>
      </w:r>
    </w:p>
    <w:p w:rsidR="008355B5" w:rsidRDefault="008355B5" w:rsidP="008355B5">
      <w:pPr>
        <w:pStyle w:val="MMTopic3"/>
      </w:pPr>
      <w:r>
        <w:lastRenderedPageBreak/>
        <w:t>QUÁ TRÌNH ĐÚC</w:t>
      </w:r>
    </w:p>
    <w:p w:rsidR="008355B5" w:rsidRDefault="008355B5" w:rsidP="008355B5">
      <w:pPr>
        <w:pStyle w:val="MMTopic4"/>
      </w:pPr>
      <w:r>
        <w:t>NẤU GANG</w:t>
      </w:r>
    </w:p>
    <w:p w:rsidR="008355B5" w:rsidRDefault="008355B5" w:rsidP="008355B5">
      <w:pPr>
        <w:pStyle w:val="MMTopic4"/>
      </w:pPr>
      <w:r>
        <w:t>RÓT KHUÔN</w:t>
      </w:r>
    </w:p>
    <w:p w:rsidR="008355B5" w:rsidRDefault="008355B5" w:rsidP="008355B5">
      <w:pPr>
        <w:pStyle w:val="MMTopic4"/>
      </w:pPr>
      <w:r>
        <w:t>DỠ KHUÔN</w:t>
      </w:r>
    </w:p>
    <w:p w:rsidR="008355B5" w:rsidRDefault="008355B5" w:rsidP="008355B5">
      <w:pPr>
        <w:pStyle w:val="MMTopic4"/>
      </w:pPr>
      <w:r>
        <w:t>LÀM SẠCH</w:t>
      </w:r>
    </w:p>
    <w:p w:rsidR="008355B5" w:rsidRDefault="008355B5" w:rsidP="008355B5">
      <w:pPr>
        <w:pStyle w:val="MMTopic2"/>
      </w:pPr>
      <w:r>
        <w:t>CÁC PHƯƠNG PHÁP ĐÚC</w:t>
      </w:r>
    </w:p>
    <w:p w:rsidR="008355B5" w:rsidRDefault="008355B5" w:rsidP="008355B5">
      <w:pPr>
        <w:pStyle w:val="MMTopic3"/>
      </w:pPr>
      <w:r>
        <w:t>ĐÚC - KHUÔN KIM LOẠI</w:t>
      </w:r>
    </w:p>
    <w:p w:rsidR="008355B5" w:rsidRDefault="008355B5" w:rsidP="008355B5">
      <w:pPr>
        <w:pStyle w:val="MMTopic3"/>
      </w:pPr>
      <w:r>
        <w:t>ĐÚC - LY TÂM</w:t>
      </w:r>
    </w:p>
    <w:p w:rsidR="008355B5" w:rsidRDefault="008355B5" w:rsidP="008355B5">
      <w:pPr>
        <w:pStyle w:val="MMTopic4"/>
      </w:pPr>
      <w:r>
        <w:t>TRỤC ĐỨNG</w:t>
      </w:r>
    </w:p>
    <w:p w:rsidR="008355B5" w:rsidRDefault="008355B5" w:rsidP="008355B5">
      <w:pPr>
        <w:pStyle w:val="MMTopic4"/>
      </w:pPr>
      <w:r>
        <w:t>TRỤC NGANG</w:t>
      </w:r>
    </w:p>
    <w:p w:rsidR="008355B5" w:rsidRDefault="008355B5" w:rsidP="008355B5">
      <w:pPr>
        <w:pStyle w:val="MMTopic3"/>
      </w:pPr>
      <w:r>
        <w:t>ĐÚC - ÁP LỰC</w:t>
      </w:r>
    </w:p>
    <w:p w:rsidR="008355B5" w:rsidRDefault="008355B5" w:rsidP="008355B5">
      <w:pPr>
        <w:pStyle w:val="MMTopic1"/>
      </w:pPr>
      <w:r>
        <w:t>GIA CÔNG ÁP LỰC</w:t>
      </w:r>
    </w:p>
    <w:p w:rsidR="008355B5" w:rsidRDefault="008355B5" w:rsidP="008355B5">
      <w:pPr>
        <w:pStyle w:val="MMTopic2"/>
      </w:pPr>
      <w:r>
        <w:t>CÁN KIM LOẠI</w:t>
      </w:r>
    </w:p>
    <w:p w:rsidR="008355B5" w:rsidRDefault="008355B5" w:rsidP="008355B5">
      <w:pPr>
        <w:pStyle w:val="MMTopic3"/>
      </w:pPr>
      <w:r>
        <w:t>PHÂN LOẠI</w:t>
      </w:r>
    </w:p>
    <w:p w:rsidR="008355B5" w:rsidRDefault="008355B5" w:rsidP="008355B5">
      <w:pPr>
        <w:pStyle w:val="MMTopic4"/>
      </w:pPr>
      <w:r>
        <w:t>CÁN DỌC</w:t>
      </w:r>
    </w:p>
    <w:p w:rsidR="008355B5" w:rsidRDefault="008355B5" w:rsidP="008355B5">
      <w:pPr>
        <w:pStyle w:val="MMTopic4"/>
      </w:pPr>
      <w:r>
        <w:t>CÁN NGANG</w:t>
      </w:r>
    </w:p>
    <w:p w:rsidR="008355B5" w:rsidRDefault="008355B5" w:rsidP="008355B5">
      <w:pPr>
        <w:pStyle w:val="MMTopic4"/>
      </w:pPr>
      <w:r>
        <w:t>NGHIÊNG</w:t>
      </w:r>
    </w:p>
    <w:p w:rsidR="008355B5" w:rsidRDefault="008355B5" w:rsidP="008355B5">
      <w:pPr>
        <w:pStyle w:val="MMTopic3"/>
      </w:pPr>
      <w:r>
        <w:t>CÁC DẠNG SP</w:t>
      </w:r>
    </w:p>
    <w:p w:rsidR="008355B5" w:rsidRDefault="008355B5" w:rsidP="008355B5">
      <w:pPr>
        <w:pStyle w:val="MMTopic2"/>
      </w:pPr>
      <w:r>
        <w:t>KÉO KIM LOẠI</w:t>
      </w:r>
    </w:p>
    <w:p w:rsidR="008355B5" w:rsidRDefault="008355B5" w:rsidP="008355B5">
      <w:pPr>
        <w:pStyle w:val="MMTopic3"/>
      </w:pPr>
      <w:r>
        <w:t>PHÂN LOẠI</w:t>
      </w:r>
    </w:p>
    <w:p w:rsidR="008355B5" w:rsidRDefault="008355B5" w:rsidP="008355B5">
      <w:pPr>
        <w:pStyle w:val="MMTopic4"/>
      </w:pPr>
      <w:r>
        <w:t>DẠNG TRỐNG</w:t>
      </w:r>
    </w:p>
    <w:p w:rsidR="008355B5" w:rsidRDefault="008355B5" w:rsidP="008355B5">
      <w:pPr>
        <w:pStyle w:val="MMTopic4"/>
      </w:pPr>
      <w:r>
        <w:t>DẠNG CHUYỂN ĐỘNG THẲNG</w:t>
      </w:r>
    </w:p>
    <w:p w:rsidR="008355B5" w:rsidRDefault="008355B5" w:rsidP="008355B5">
      <w:pPr>
        <w:pStyle w:val="MMTopic3"/>
      </w:pPr>
      <w:r>
        <w:lastRenderedPageBreak/>
        <w:t>CÁC DẠNG SP</w:t>
      </w:r>
    </w:p>
    <w:p w:rsidR="008355B5" w:rsidRDefault="008355B5" w:rsidP="008355B5">
      <w:pPr>
        <w:pStyle w:val="MMTopic2"/>
      </w:pPr>
      <w:r>
        <w:t>ÉP KIM LOẠI</w:t>
      </w:r>
    </w:p>
    <w:p w:rsidR="008355B5" w:rsidRDefault="008355B5" w:rsidP="008355B5">
      <w:pPr>
        <w:pStyle w:val="MMTopic3"/>
      </w:pPr>
      <w:r>
        <w:t>PHÂN LOẠI</w:t>
      </w:r>
    </w:p>
    <w:p w:rsidR="008355B5" w:rsidRDefault="008355B5" w:rsidP="008355B5">
      <w:pPr>
        <w:pStyle w:val="MMTopic4"/>
      </w:pPr>
      <w:r>
        <w:t>ÉP THUẬN</w:t>
      </w:r>
    </w:p>
    <w:p w:rsidR="008355B5" w:rsidRDefault="008355B5" w:rsidP="008355B5">
      <w:pPr>
        <w:pStyle w:val="MMTopic4"/>
      </w:pPr>
      <w:r>
        <w:t>ÉP NGHỊCH</w:t>
      </w:r>
    </w:p>
    <w:p w:rsidR="008355B5" w:rsidRDefault="008355B5" w:rsidP="008355B5">
      <w:pPr>
        <w:pStyle w:val="MMTopic3"/>
      </w:pPr>
      <w:r>
        <w:t>CÁC DẠNG SP</w:t>
      </w:r>
    </w:p>
    <w:p w:rsidR="008355B5" w:rsidRDefault="008355B5" w:rsidP="008355B5">
      <w:pPr>
        <w:pStyle w:val="MMTopic2"/>
      </w:pPr>
      <w:r>
        <w:t>RÈN KIM LOẠI</w:t>
      </w:r>
    </w:p>
    <w:p w:rsidR="008355B5" w:rsidRDefault="008355B5" w:rsidP="008355B5">
      <w:pPr>
        <w:pStyle w:val="MMTopic3"/>
      </w:pPr>
      <w:r>
        <w:t>PHÂN LOẠI</w:t>
      </w:r>
    </w:p>
    <w:p w:rsidR="008355B5" w:rsidRDefault="008355B5" w:rsidP="008355B5">
      <w:pPr>
        <w:pStyle w:val="MMTopic4"/>
      </w:pPr>
      <w:r>
        <w:t>RÈN TỰ DO</w:t>
      </w:r>
    </w:p>
    <w:p w:rsidR="008355B5" w:rsidRDefault="008355B5" w:rsidP="008355B5">
      <w:pPr>
        <w:pStyle w:val="MMTopic5"/>
      </w:pPr>
      <w:r>
        <w:t>NGUYÊN CÔNG CƠ BẢN</w:t>
      </w:r>
    </w:p>
    <w:p w:rsidR="008355B5" w:rsidRDefault="008355B5" w:rsidP="008355B5">
      <w:pPr>
        <w:pStyle w:val="MMTopic6"/>
      </w:pPr>
      <w:r>
        <w:t>CHỒN</w:t>
      </w:r>
    </w:p>
    <w:p w:rsidR="008355B5" w:rsidRDefault="008355B5" w:rsidP="008355B5">
      <w:pPr>
        <w:pStyle w:val="MMTopic6"/>
      </w:pPr>
      <w:r>
        <w:t>VUỐT</w:t>
      </w:r>
    </w:p>
    <w:p w:rsidR="00555079" w:rsidRDefault="00555079" w:rsidP="00555079">
      <w:pPr>
        <w:pStyle w:val="MMTopic6"/>
      </w:pPr>
      <w:r>
        <w:t>ĐỘT</w:t>
      </w:r>
    </w:p>
    <w:p w:rsidR="00555079" w:rsidRDefault="00555079" w:rsidP="00555079">
      <w:pPr>
        <w:pStyle w:val="MMTopic6"/>
      </w:pPr>
      <w:r>
        <w:t>CHẶT</w:t>
      </w:r>
    </w:p>
    <w:p w:rsidR="00555079" w:rsidRDefault="00555079" w:rsidP="00555079">
      <w:pPr>
        <w:pStyle w:val="MMTopic6"/>
      </w:pPr>
      <w:r>
        <w:t>UỐN</w:t>
      </w:r>
    </w:p>
    <w:p w:rsidR="00555079" w:rsidRDefault="00555079" w:rsidP="00555079">
      <w:pPr>
        <w:pStyle w:val="MMTopic6"/>
      </w:pPr>
      <w:r>
        <w:t>XOẮN</w:t>
      </w:r>
    </w:p>
    <w:p w:rsidR="00555079" w:rsidRDefault="00555079" w:rsidP="00555079">
      <w:pPr>
        <w:pStyle w:val="MMTopic6"/>
      </w:pPr>
      <w:r>
        <w:t>HÀN RÈN</w:t>
      </w:r>
    </w:p>
    <w:p w:rsidR="00555079" w:rsidRDefault="00555079" w:rsidP="00555079">
      <w:pPr>
        <w:pStyle w:val="MMTopic4"/>
      </w:pPr>
      <w:r>
        <w:lastRenderedPageBreak/>
        <w:t>RÈN KHUÔN</w:t>
      </w:r>
    </w:p>
    <w:p w:rsidR="00555079" w:rsidRDefault="00555079" w:rsidP="00555079">
      <w:pPr>
        <w:pStyle w:val="MMTopic3"/>
      </w:pPr>
      <w:r>
        <w:t>CÁC DẠNG SP</w:t>
      </w:r>
    </w:p>
    <w:p w:rsidR="00555079" w:rsidRDefault="00555079" w:rsidP="00555079">
      <w:pPr>
        <w:pStyle w:val="MMTopic2"/>
      </w:pPr>
      <w:r>
        <w:t>DẬP KIM LOẠI TẤM</w:t>
      </w:r>
    </w:p>
    <w:p w:rsidR="00555079" w:rsidRDefault="00555079" w:rsidP="00555079">
      <w:pPr>
        <w:pStyle w:val="MMTopic3"/>
      </w:pPr>
      <w:r>
        <w:t>PHÂN LOẠI</w:t>
      </w:r>
    </w:p>
    <w:p w:rsidR="00555079" w:rsidRDefault="00555079" w:rsidP="00555079">
      <w:pPr>
        <w:pStyle w:val="MMTopic4"/>
      </w:pPr>
      <w:r>
        <w:t>DẬP CẮT</w:t>
      </w:r>
    </w:p>
    <w:p w:rsidR="00555079" w:rsidRDefault="00555079" w:rsidP="00555079">
      <w:pPr>
        <w:pStyle w:val="MMTopic4"/>
      </w:pPr>
      <w:r>
        <w:t>DẬP TẠO HÌNH</w:t>
      </w:r>
    </w:p>
    <w:p w:rsidR="00555079" w:rsidRDefault="00555079" w:rsidP="00555079">
      <w:pPr>
        <w:pStyle w:val="MMTopic3"/>
      </w:pPr>
      <w:r>
        <w:t>CÁC DẠNG SP</w:t>
      </w:r>
    </w:p>
    <w:p w:rsidR="00555079" w:rsidRDefault="00555079" w:rsidP="00555079">
      <w:pPr>
        <w:pStyle w:val="MMTopic1"/>
      </w:pPr>
      <w:r>
        <w:t>HÀN</w:t>
      </w:r>
    </w:p>
    <w:p w:rsidR="00555079" w:rsidRDefault="00555079" w:rsidP="00555079">
      <w:pPr>
        <w:pStyle w:val="MMTopic2"/>
      </w:pPr>
      <w:r>
        <w:t>PHÂN LOẠI</w:t>
      </w:r>
    </w:p>
    <w:p w:rsidR="00555079" w:rsidRDefault="00555079" w:rsidP="00555079">
      <w:pPr>
        <w:pStyle w:val="MMTopic3"/>
      </w:pPr>
      <w:r>
        <w:t>HÀN ĐIỆN HỒ QUANG</w:t>
      </w:r>
    </w:p>
    <w:p w:rsidR="00555079" w:rsidRDefault="00555079" w:rsidP="00555079">
      <w:pPr>
        <w:pStyle w:val="MMTopic3"/>
      </w:pPr>
      <w:r>
        <w:t>HÀN ĐIỆN TRỞ</w:t>
      </w:r>
    </w:p>
    <w:p w:rsidR="00555079" w:rsidRDefault="00555079" w:rsidP="00555079">
      <w:pPr>
        <w:pStyle w:val="MMTopic3"/>
      </w:pPr>
      <w:r>
        <w:t>HÀN HƠI</w:t>
      </w:r>
    </w:p>
    <w:p w:rsidR="00555079" w:rsidRDefault="00555079" w:rsidP="00555079">
      <w:pPr>
        <w:pStyle w:val="MMTopic3"/>
      </w:pPr>
      <w:r>
        <w:t>HÀN MIG/MAG</w:t>
      </w:r>
    </w:p>
    <w:p w:rsidR="00555079" w:rsidRDefault="00555079" w:rsidP="00555079">
      <w:pPr>
        <w:pStyle w:val="MMTopic3"/>
      </w:pPr>
      <w:r>
        <w:t>HÀN TIG</w:t>
      </w:r>
    </w:p>
    <w:p w:rsidR="00555079" w:rsidRDefault="00555079" w:rsidP="00555079">
      <w:pPr>
        <w:pStyle w:val="MMTopic2"/>
      </w:pPr>
      <w:r>
        <w:t>VỊ TRÍ HÀN</w:t>
      </w:r>
    </w:p>
    <w:p w:rsidR="00555079" w:rsidRDefault="00555079" w:rsidP="00555079">
      <w:pPr>
        <w:pStyle w:val="MMTopic3"/>
      </w:pPr>
      <w:r>
        <w:t>HÀN BẰNG</w:t>
      </w:r>
    </w:p>
    <w:p w:rsidR="00555079" w:rsidRDefault="00555079" w:rsidP="00555079">
      <w:pPr>
        <w:spacing w:before="56" w:after="113"/>
        <w:rPr>
          <w:sz w:val="20"/>
          <w:szCs w:val="20"/>
        </w:rPr>
      </w:pPr>
      <w:r>
        <w:rPr>
          <w:sz w:val="20"/>
          <w:szCs w:val="20"/>
        </w:rPr>
        <w:t>0 --&gt; 60</w:t>
      </w:r>
    </w:p>
    <w:p w:rsidR="00555079" w:rsidRDefault="00555079" w:rsidP="00555079">
      <w:pPr>
        <w:pStyle w:val="MMTopic3"/>
      </w:pPr>
      <w:r>
        <w:t>HÀN ĐỨNG</w:t>
      </w:r>
    </w:p>
    <w:p w:rsidR="00555079" w:rsidRDefault="00555079" w:rsidP="00555079">
      <w:pPr>
        <w:spacing w:before="56" w:after="113"/>
        <w:rPr>
          <w:sz w:val="20"/>
          <w:szCs w:val="20"/>
        </w:rPr>
      </w:pPr>
      <w:r>
        <w:rPr>
          <w:sz w:val="20"/>
          <w:szCs w:val="20"/>
        </w:rPr>
        <w:t>60 --&gt; 120</w:t>
      </w:r>
    </w:p>
    <w:p w:rsidR="00555079" w:rsidRDefault="00555079" w:rsidP="00555079">
      <w:pPr>
        <w:pStyle w:val="MMTopic3"/>
      </w:pPr>
      <w:r>
        <w:t>HÀN NGANG</w:t>
      </w:r>
    </w:p>
    <w:p w:rsidR="00555079" w:rsidRDefault="00555079" w:rsidP="00555079">
      <w:pPr>
        <w:spacing w:before="56" w:after="113"/>
        <w:rPr>
          <w:sz w:val="20"/>
          <w:szCs w:val="20"/>
        </w:rPr>
      </w:pPr>
      <w:r>
        <w:rPr>
          <w:sz w:val="20"/>
          <w:szCs w:val="20"/>
        </w:rPr>
        <w:t>60 --&gt; 120</w:t>
      </w:r>
    </w:p>
    <w:p w:rsidR="00555079" w:rsidRDefault="00555079" w:rsidP="00555079">
      <w:pPr>
        <w:pStyle w:val="MMTopic3"/>
      </w:pPr>
      <w:r>
        <w:t>HÀN TÂẦN</w:t>
      </w:r>
    </w:p>
    <w:p w:rsidR="00555079" w:rsidRDefault="00555079" w:rsidP="00555079">
      <w:pPr>
        <w:spacing w:before="56" w:after="113"/>
        <w:rPr>
          <w:sz w:val="20"/>
          <w:szCs w:val="20"/>
        </w:rPr>
      </w:pPr>
      <w:r>
        <w:rPr>
          <w:sz w:val="20"/>
          <w:szCs w:val="20"/>
        </w:rPr>
        <w:t>120 --&gt; 180</w:t>
      </w:r>
    </w:p>
    <w:p w:rsidR="00555079" w:rsidRDefault="00555079" w:rsidP="00555079">
      <w:pPr>
        <w:pStyle w:val="MMTopic2"/>
      </w:pPr>
      <w:r>
        <w:t>DẠNG MỐI HÀN</w:t>
      </w:r>
    </w:p>
    <w:p w:rsidR="00555079" w:rsidRDefault="00555079" w:rsidP="00555079">
      <w:pPr>
        <w:pStyle w:val="MMTopic3"/>
      </w:pPr>
      <w:r>
        <w:t>HÀN ĐIỂM</w:t>
      </w:r>
    </w:p>
    <w:p w:rsidR="00555079" w:rsidRDefault="00555079" w:rsidP="00555079">
      <w:pPr>
        <w:pStyle w:val="MMTopic3"/>
      </w:pPr>
      <w:r>
        <w:t>HÀN GIÁP MỐI</w:t>
      </w:r>
    </w:p>
    <w:p w:rsidR="00555079" w:rsidRDefault="00555079" w:rsidP="00555079">
      <w:pPr>
        <w:pStyle w:val="MMTopic3"/>
      </w:pPr>
      <w:r>
        <w:t>HÀN ĐƯỜNG</w:t>
      </w:r>
    </w:p>
    <w:p w:rsidR="00555079" w:rsidRDefault="00555079" w:rsidP="00555079">
      <w:pPr>
        <w:pStyle w:val="MMTopic2"/>
      </w:pPr>
      <w:r>
        <w:t>CÁC DẠNG SẢN PHẨM</w:t>
      </w:r>
    </w:p>
    <w:p w:rsidR="00555079" w:rsidRPr="00282F2A" w:rsidRDefault="00555079" w:rsidP="00555079">
      <w:bookmarkStart w:id="0" w:name="_GoBack"/>
      <w:bookmarkEnd w:id="0"/>
    </w:p>
    <w:sectPr w:rsidR="00555079" w:rsidRPr="00282F2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ebdings">
    <w:panose1 w:val="05030102010509060703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B05F74"/>
    <w:multiLevelType w:val="singleLevel"/>
    <w:tmpl w:val="3E1882E2"/>
    <w:name w:val="Callout Template"/>
    <w:lvl w:ilvl="0">
      <w:start w:val="1"/>
      <w:numFmt w:val="decimal"/>
      <w:suff w:val="space"/>
      <w:lvlText w:val="="/>
      <w:lvlJc w:val="left"/>
      <w:pPr>
        <w:ind w:left="200" w:hanging="200"/>
      </w:pPr>
      <w:rPr>
        <w:rFonts w:ascii="Webdings" w:hAnsi="Webdings"/>
        <w:sz w:val="16"/>
      </w:rPr>
    </w:lvl>
  </w:abstractNum>
  <w:abstractNum w:abstractNumId="1" w15:restartNumberingAfterBreak="0">
    <w:nsid w:val="4FA6561F"/>
    <w:multiLevelType w:val="multilevel"/>
    <w:tmpl w:val="A9D012B0"/>
    <w:lvl w:ilvl="0">
      <w:start w:val="1"/>
      <w:numFmt w:val="decimal"/>
      <w:pStyle w:val="MMTopic1"/>
      <w:suff w:val="space"/>
      <w:lvlText w:val="%1"/>
      <w:lvlJc w:val="left"/>
      <w:pPr>
        <w:ind w:left="0" w:firstLine="0"/>
      </w:pPr>
    </w:lvl>
    <w:lvl w:ilvl="1">
      <w:start w:val="1"/>
      <w:numFmt w:val="decimal"/>
      <w:pStyle w:val="MMTopic2"/>
      <w:suff w:val="space"/>
      <w:lvlText w:val="%1.%2"/>
      <w:lvlJc w:val="left"/>
      <w:pPr>
        <w:ind w:left="0" w:firstLine="0"/>
      </w:pPr>
    </w:lvl>
    <w:lvl w:ilvl="2">
      <w:start w:val="1"/>
      <w:numFmt w:val="decimal"/>
      <w:pStyle w:val="MMTopic3"/>
      <w:suff w:val="space"/>
      <w:lvlText w:val="%1.%2.%3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82F2A"/>
    <w:rsid w:val="00282F2A"/>
    <w:rsid w:val="00555079"/>
    <w:rsid w:val="00835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BE9A2CF-AE9A-43F9-8D4A-53F2815FA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355B5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8355B5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8355B5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nhideWhenUsed/>
    <w:qFormat/>
    <w:rsid w:val="008355B5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8355B5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8355B5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itle">
    <w:name w:val="Title"/>
    <w:basedOn w:val="Normal"/>
    <w:next w:val="Normal"/>
    <w:link w:val="TitleChar"/>
    <w:qFormat/>
    <w:rsid w:val="008355B5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8355B5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customStyle="1" w:styleId="MMTitle">
    <w:name w:val="MM Title"/>
    <w:basedOn w:val="Title"/>
    <w:link w:val="MMTitleChar"/>
    <w:rsid w:val="008355B5"/>
  </w:style>
  <w:style w:type="character" w:customStyle="1" w:styleId="MMTitleChar">
    <w:name w:val="MM Title Char"/>
    <w:basedOn w:val="TitleChar"/>
    <w:link w:val="MMTitle"/>
    <w:rsid w:val="008355B5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Heading1Char">
    <w:name w:val="Heading 1 Char"/>
    <w:basedOn w:val="DefaultParagraphFont"/>
    <w:link w:val="Heading1"/>
    <w:rsid w:val="008355B5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MMTopic1">
    <w:name w:val="MM Topic 1"/>
    <w:basedOn w:val="Heading1"/>
    <w:link w:val="MMTopic1Char"/>
    <w:rsid w:val="008355B5"/>
    <w:pPr>
      <w:numPr>
        <w:numId w:val="1"/>
      </w:numPr>
    </w:pPr>
  </w:style>
  <w:style w:type="character" w:customStyle="1" w:styleId="MMTopic1Char">
    <w:name w:val="MM Topic 1 Char"/>
    <w:basedOn w:val="Heading1Char"/>
    <w:link w:val="MMTopic1"/>
    <w:rsid w:val="008355B5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8355B5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customStyle="1" w:styleId="MMTopic2">
    <w:name w:val="MM Topic 2"/>
    <w:basedOn w:val="Heading2"/>
    <w:link w:val="MMTopic2Char"/>
    <w:rsid w:val="008355B5"/>
    <w:pPr>
      <w:numPr>
        <w:ilvl w:val="1"/>
        <w:numId w:val="1"/>
      </w:numPr>
    </w:pPr>
  </w:style>
  <w:style w:type="character" w:customStyle="1" w:styleId="MMTopic2Char">
    <w:name w:val="MM Topic 2 Char"/>
    <w:basedOn w:val="Heading2Char"/>
    <w:link w:val="MMTopic2"/>
    <w:rsid w:val="008355B5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8355B5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MMTopic3">
    <w:name w:val="MM Topic 3"/>
    <w:basedOn w:val="Heading3"/>
    <w:link w:val="MMTopic3Char"/>
    <w:rsid w:val="008355B5"/>
    <w:pPr>
      <w:numPr>
        <w:ilvl w:val="2"/>
        <w:numId w:val="1"/>
      </w:numPr>
    </w:pPr>
  </w:style>
  <w:style w:type="character" w:customStyle="1" w:styleId="MMTopic3Char">
    <w:name w:val="MM Topic 3 Char"/>
    <w:basedOn w:val="Heading3Char"/>
    <w:link w:val="MMTopic3"/>
    <w:rsid w:val="008355B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8355B5"/>
    <w:rPr>
      <w:rFonts w:asciiTheme="minorHAnsi" w:eastAsiaTheme="minorEastAsia" w:hAnsiTheme="minorHAnsi" w:cstheme="minorBidi"/>
      <w:b/>
      <w:bCs/>
      <w:sz w:val="28"/>
      <w:szCs w:val="28"/>
    </w:rPr>
  </w:style>
  <w:style w:type="paragraph" w:customStyle="1" w:styleId="MMTopic4">
    <w:name w:val="MM Topic 4"/>
    <w:basedOn w:val="Heading4"/>
    <w:link w:val="MMTopic4Char"/>
    <w:rsid w:val="008355B5"/>
  </w:style>
  <w:style w:type="character" w:customStyle="1" w:styleId="MMTopic4Char">
    <w:name w:val="MM Topic 4 Char"/>
    <w:basedOn w:val="Heading4Char"/>
    <w:link w:val="MMTopic4"/>
    <w:rsid w:val="008355B5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8355B5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customStyle="1" w:styleId="MMTopic5">
    <w:name w:val="MM Topic 5"/>
    <w:basedOn w:val="Heading5"/>
    <w:link w:val="MMTopic5Char"/>
    <w:rsid w:val="008355B5"/>
  </w:style>
  <w:style w:type="character" w:customStyle="1" w:styleId="MMTopic5Char">
    <w:name w:val="MM Topic 5 Char"/>
    <w:basedOn w:val="Heading5Char"/>
    <w:link w:val="MMTopic5"/>
    <w:rsid w:val="008355B5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8355B5"/>
    <w:rPr>
      <w:rFonts w:asciiTheme="minorHAnsi" w:eastAsiaTheme="minorEastAsia" w:hAnsiTheme="minorHAnsi" w:cstheme="minorBidi"/>
      <w:b/>
      <w:bCs/>
      <w:sz w:val="22"/>
      <w:szCs w:val="22"/>
    </w:rPr>
  </w:style>
  <w:style w:type="paragraph" w:customStyle="1" w:styleId="MMTopic6">
    <w:name w:val="MM Topic 6"/>
    <w:basedOn w:val="Heading6"/>
    <w:link w:val="MMTopic6Char"/>
    <w:rsid w:val="008355B5"/>
  </w:style>
  <w:style w:type="character" w:customStyle="1" w:styleId="MMTopic6Char">
    <w:name w:val="MM Topic 6 Char"/>
    <w:basedOn w:val="Heading6Char"/>
    <w:link w:val="MMTopic6"/>
    <w:rsid w:val="008355B5"/>
    <w:rPr>
      <w:rFonts w:asciiTheme="minorHAnsi" w:eastAsiaTheme="minorEastAsia" w:hAnsiTheme="minorHAnsi" w:cstheme="minorBidi"/>
      <w:b/>
      <w:bCs/>
      <w:sz w:val="22"/>
      <w:szCs w:val="22"/>
    </w:rPr>
  </w:style>
  <w:style w:type="paragraph" w:customStyle="1" w:styleId="MMEmpty">
    <w:name w:val="MM Empty"/>
    <w:basedOn w:val="Normal"/>
    <w:link w:val="MMEmptyChar"/>
    <w:rsid w:val="00555079"/>
  </w:style>
  <w:style w:type="character" w:customStyle="1" w:styleId="MMEmptyChar">
    <w:name w:val="MM Empty Char"/>
    <w:basedOn w:val="DefaultParagraphFont"/>
    <w:link w:val="MMEmpty"/>
    <w:rsid w:val="0055507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0</TotalTime>
  <Pages>4</Pages>
  <Words>140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&lt;arabianhorse&gt;</Company>
  <LinksUpToDate>false</LinksUpToDate>
  <CharactersWithSpaces>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TIEU QUY</dc:creator>
  <cp:keywords/>
  <dc:description/>
  <cp:lastModifiedBy>Ngọc Quỳnh Nguyễn</cp:lastModifiedBy>
  <cp:revision>2</cp:revision>
  <dcterms:created xsi:type="dcterms:W3CDTF">2015-05-15T10:26:00Z</dcterms:created>
  <dcterms:modified xsi:type="dcterms:W3CDTF">2015-05-15T10:26:00Z</dcterms:modified>
</cp:coreProperties>
</file>